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2A3E387B" w:rsidR="00063289" w:rsidRPr="001C55D1" w:rsidRDefault="0055108B" w:rsidP="00257739">
            <w:r>
              <w:t>(ZV)</w:t>
            </w:r>
            <w:r w:rsidR="003515CD">
              <w:t>66-</w:t>
            </w:r>
            <w:r w:rsidR="00BD42C6">
              <w:t>1</w:t>
            </w:r>
            <w:r w:rsidR="00123BCF">
              <w:t>48</w:t>
            </w:r>
            <w:r w:rsidR="003515CD">
              <w:t>/2</w:t>
            </w:r>
            <w:r w:rsidR="00123BCF">
              <w:t>6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6DCA7F57" w:rsidR="00063289" w:rsidRPr="001C55D1" w:rsidRDefault="003515CD" w:rsidP="00257739">
            <w:r>
              <w:rPr>
                <w:rFonts w:cs="Arial"/>
              </w:rPr>
              <w:t>Baumpflanzungen an Kreisstraßen im Rahmen des KFW Förderprogramms ,,natürlicher Klimaschutz in Kommunen‘‘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09A78790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7B085316" w:rsidR="00063289" w:rsidRPr="001C55D1" w:rsidRDefault="003515CD" w:rsidP="00257739">
            <w:r>
              <w:t>Pflanzarbeiten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6770CD32" w:rsidR="00063289" w:rsidRPr="00063289" w:rsidRDefault="003515CD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10331B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1CF0327B" w:rsidR="00063289" w:rsidRPr="003C483F" w:rsidRDefault="003515CD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>
              <w:t>im</w:t>
            </w:r>
            <w:r w:rsidR="001C3FD6">
              <w:t xml:space="preserve"> </w:t>
            </w:r>
            <w:r w:rsidR="00555309">
              <w:tab/>
            </w:r>
            <w:r w:rsidR="00BD42C6">
              <w:t>Oktober/November</w:t>
            </w:r>
            <w:r>
              <w:t xml:space="preserve"> 202</w:t>
            </w:r>
            <w:r w:rsidR="00123BCF">
              <w:t>6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3C376718" w:rsidR="00063289" w:rsidRPr="00063289" w:rsidRDefault="003515CD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 w:rsidR="0010331B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19243BED" w:rsidR="00063289" w:rsidRPr="00063289" w:rsidRDefault="004F6411" w:rsidP="003C483F">
            <w:pPr>
              <w:tabs>
                <w:tab w:val="left" w:pos="397"/>
                <w:tab w:val="left" w:pos="2835"/>
              </w:tabs>
              <w:jc w:val="left"/>
            </w:pPr>
            <w:r>
              <w:t xml:space="preserve"> </w:t>
            </w:r>
            <w:r w:rsidR="003515CD">
              <w:rPr>
                <w:color w:val="808080"/>
                <w:u w:val="single"/>
              </w:rPr>
              <w:t>September 2028 (Ende der 2 jährigen Entwicklungspflege)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="0010331B">
              <w:rPr>
                <w:b/>
              </w:rPr>
            </w:r>
            <w:r w:rsidR="0010331B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="0010331B">
              <w:rPr>
                <w:b/>
              </w:rPr>
            </w:r>
            <w:r w:rsidR="0010331B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070D99AD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E4511E2" w:rsidR="00F26BD7" w:rsidRPr="00063289" w:rsidRDefault="003515CD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0331B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10331B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72F31E45" w:rsidR="00F26BD7" w:rsidRPr="00063289" w:rsidRDefault="003515CD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0331B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„Mängelansprüchebürgschaft“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3A1970" w:rsidRPr="00063289" w14:paraId="071D952A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4F02030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Hinweis: Die Bedingungen sind zu nummerieren; werden keine weiteren Bedingungen</w:t>
            </w:r>
          </w:p>
          <w:p w14:paraId="5B0F8031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aufgenommen, ist „Keine“ anzukreuzen. </w:t>
            </w:r>
          </w:p>
          <w:p w14:paraId="7CB5BED3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/>
                <w:iCs/>
              </w:rPr>
            </w:pPr>
          </w:p>
          <w:p w14:paraId="63669B7D" w14:textId="3CAE9075" w:rsidR="003A1970" w:rsidRDefault="003515CD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Kontrollkästchen15"/>
            <w:r>
              <w:rPr>
                <w:rFonts w:cs="Arial"/>
                <w:iCs/>
              </w:rPr>
              <w:instrText xml:space="preserve"> FORMCHECKBOX </w:instrText>
            </w:r>
            <w:r w:rsidR="0010331B">
              <w:rPr>
                <w:rFonts w:cs="Arial"/>
                <w:iCs/>
              </w:rPr>
            </w:r>
            <w:r w:rsidR="0010331B"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</w:rPr>
              <w:fldChar w:fldCharType="end"/>
            </w:r>
            <w:bookmarkEnd w:id="7"/>
            <w:r w:rsidR="003A1970">
              <w:rPr>
                <w:rFonts w:cs="Arial"/>
                <w:iCs/>
              </w:rPr>
              <w:t xml:space="preserve"> </w:t>
            </w:r>
            <w:r w:rsidR="003A1970">
              <w:rPr>
                <w:rFonts w:cs="Arial"/>
                <w:iCs/>
              </w:rPr>
              <w:tab/>
              <w:t>„keine“</w:t>
            </w:r>
          </w:p>
          <w:p w14:paraId="7267E78B" w14:textId="77777777" w:rsidR="003A1970" w:rsidRDefault="003A1970" w:rsidP="003A1970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  <w:p w14:paraId="172AB73C" w14:textId="77777777" w:rsidR="003A1970" w:rsidRDefault="003A1970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6"/>
            <w:r>
              <w:rPr>
                <w:rFonts w:cs="Arial"/>
                <w:iCs/>
              </w:rPr>
              <w:instrText xml:space="preserve"> FORMCHECKBOX </w:instrText>
            </w:r>
            <w:r w:rsidR="0010331B">
              <w:rPr>
                <w:rFonts w:cs="Arial"/>
                <w:iCs/>
              </w:rPr>
            </w:r>
            <w:r w:rsidR="0010331B"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</w:rPr>
              <w:fldChar w:fldCharType="end"/>
            </w:r>
            <w:bookmarkEnd w:id="8"/>
            <w:r>
              <w:rPr>
                <w:rFonts w:cs="Arial"/>
                <w:iCs/>
              </w:rPr>
              <w:tab/>
              <w:t xml:space="preserve">Bedingungen Nr. </w:t>
            </w:r>
            <w:r>
              <w:rPr>
                <w:rFonts w:cs="Arial"/>
                <w:iCs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9" w:name="Text22"/>
            <w:r>
              <w:rPr>
                <w:rFonts w:cs="Arial"/>
                <w:iCs/>
              </w:rPr>
              <w:instrText xml:space="preserve"> FORMTEXT </w:instrText>
            </w:r>
            <w:r>
              <w:rPr>
                <w:rFonts w:cs="Arial"/>
                <w:iCs/>
              </w:rPr>
            </w:r>
            <w:r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</w:rPr>
              <w:fldChar w:fldCharType="end"/>
            </w:r>
            <w:bookmarkEnd w:id="9"/>
            <w:r>
              <w:rPr>
                <w:rFonts w:cs="Arial"/>
                <w:iCs/>
              </w:rPr>
              <w:t xml:space="preserve"> bis </w:t>
            </w:r>
            <w:r>
              <w:rPr>
                <w:rFonts w:cs="Arial"/>
                <w:iCs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cs="Arial"/>
                <w:iCs/>
              </w:rPr>
              <w:instrText xml:space="preserve"> FORMTEXT </w:instrText>
            </w:r>
            <w:r>
              <w:rPr>
                <w:rFonts w:cs="Arial"/>
                <w:iCs/>
              </w:rPr>
            </w:r>
            <w:r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</w:rPr>
              <w:fldChar w:fldCharType="end"/>
            </w:r>
            <w:bookmarkEnd w:id="10"/>
          </w:p>
          <w:p w14:paraId="5CC43676" w14:textId="77777777" w:rsidR="003A1970" w:rsidRDefault="003A1970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  <w:p w14:paraId="6E6A3983" w14:textId="77777777" w:rsidR="003A1970" w:rsidRDefault="003A1970" w:rsidP="003A1970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1" w:name="Text25"/>
            <w:r>
              <w:rPr>
                <w:rFonts w:cs="Arial"/>
                <w:iCs/>
              </w:rPr>
              <w:instrText xml:space="preserve"> FORMTEXT </w:instrText>
            </w:r>
            <w:r>
              <w:rPr>
                <w:rFonts w:cs="Arial"/>
                <w:iCs/>
              </w:rPr>
            </w:r>
            <w:r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  <w:noProof/>
              </w:rPr>
              <w:t> </w:t>
            </w:r>
            <w:r>
              <w:rPr>
                <w:rFonts w:cs="Arial"/>
                <w:iCs/>
              </w:rPr>
              <w:fldChar w:fldCharType="end"/>
            </w:r>
            <w:bookmarkEnd w:id="11"/>
          </w:p>
          <w:p w14:paraId="62A24AD4" w14:textId="77777777" w:rsidR="003A1970" w:rsidRPr="003C483F" w:rsidRDefault="003A1970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06C4" w14:textId="77777777" w:rsidR="00E105BE" w:rsidRDefault="00E105BE">
      <w:r>
        <w:separator/>
      </w:r>
    </w:p>
    <w:p w14:paraId="20C94D45" w14:textId="77777777" w:rsidR="00E105BE" w:rsidRDefault="00E105BE"/>
    <w:p w14:paraId="65A60F27" w14:textId="77777777" w:rsidR="00E105BE" w:rsidRDefault="00E105BE"/>
    <w:p w14:paraId="2EA04920" w14:textId="77777777" w:rsidR="00E105BE" w:rsidRDefault="00E105BE"/>
  </w:endnote>
  <w:endnote w:type="continuationSeparator" w:id="0">
    <w:p w14:paraId="73F574BE" w14:textId="77777777" w:rsidR="00E105BE" w:rsidRDefault="00E105BE">
      <w:r>
        <w:continuationSeparator/>
      </w:r>
    </w:p>
    <w:p w14:paraId="2A8C8660" w14:textId="77777777" w:rsidR="00E105BE" w:rsidRDefault="00E105BE"/>
    <w:p w14:paraId="6C0BD356" w14:textId="77777777" w:rsidR="00E105BE" w:rsidRDefault="00E105BE"/>
    <w:p w14:paraId="1CB76881" w14:textId="77777777" w:rsidR="00E105BE" w:rsidRDefault="00E105BE"/>
  </w:endnote>
  <w:endnote w:type="continuationNotice" w:id="1">
    <w:p w14:paraId="45A0C9A7" w14:textId="77777777" w:rsidR="00E105BE" w:rsidRDefault="00E105BE"/>
    <w:p w14:paraId="4464E7C1" w14:textId="77777777" w:rsidR="00E105BE" w:rsidRDefault="00E10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4FEA9C6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85CCCE" wp14:editId="340F02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8C3CE86" w14:textId="366E9343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1B63D1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D6C0FE" w14:textId="50B1F5C5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76B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76B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91198" w14:textId="77777777" w:rsidR="00E105BE" w:rsidRDefault="00E105BE">
      <w:r>
        <w:separator/>
      </w:r>
    </w:p>
    <w:p w14:paraId="7064D792" w14:textId="77777777" w:rsidR="00E105BE" w:rsidRDefault="00E105BE"/>
    <w:p w14:paraId="67AEF6B2" w14:textId="77777777" w:rsidR="00E105BE" w:rsidRDefault="00E105BE"/>
    <w:p w14:paraId="3E3AF1D7" w14:textId="77777777" w:rsidR="00E105BE" w:rsidRDefault="00E105BE"/>
  </w:footnote>
  <w:footnote w:type="continuationSeparator" w:id="0">
    <w:p w14:paraId="5AF9D3B2" w14:textId="77777777" w:rsidR="00E105BE" w:rsidRDefault="00E105BE">
      <w:r>
        <w:continuationSeparator/>
      </w:r>
    </w:p>
    <w:p w14:paraId="3D3B3E4A" w14:textId="77777777" w:rsidR="00E105BE" w:rsidRDefault="00E105BE"/>
    <w:p w14:paraId="24D16291" w14:textId="77777777" w:rsidR="00E105BE" w:rsidRDefault="00E105BE"/>
    <w:p w14:paraId="0FBF2BAC" w14:textId="77777777" w:rsidR="00E105BE" w:rsidRDefault="00E105BE"/>
  </w:footnote>
  <w:footnote w:type="continuationNotice" w:id="1">
    <w:p w14:paraId="424FCEAB" w14:textId="77777777" w:rsidR="00E105BE" w:rsidRDefault="00E105BE"/>
    <w:p w14:paraId="0AB85C7A" w14:textId="77777777" w:rsidR="00E105BE" w:rsidRDefault="00E105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CE86" w14:textId="77777777" w:rsidR="00A2746F" w:rsidRDefault="00A2746F" w:rsidP="00046C8E">
    <w:pPr>
      <w:pStyle w:val="Kopfzeile"/>
    </w:pPr>
    <w:r>
      <w:t>214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4938384">
    <w:abstractNumId w:val="1"/>
  </w:num>
  <w:num w:numId="2" w16cid:durableId="570701741">
    <w:abstractNumId w:val="6"/>
  </w:num>
  <w:num w:numId="3" w16cid:durableId="1782532734">
    <w:abstractNumId w:val="9"/>
  </w:num>
  <w:num w:numId="4" w16cid:durableId="997342358">
    <w:abstractNumId w:val="18"/>
  </w:num>
  <w:num w:numId="5" w16cid:durableId="177669690">
    <w:abstractNumId w:val="11"/>
  </w:num>
  <w:num w:numId="6" w16cid:durableId="1015108969">
    <w:abstractNumId w:val="3"/>
  </w:num>
  <w:num w:numId="7" w16cid:durableId="1145701535">
    <w:abstractNumId w:val="14"/>
  </w:num>
  <w:num w:numId="8" w16cid:durableId="1996295719">
    <w:abstractNumId w:val="10"/>
  </w:num>
  <w:num w:numId="9" w16cid:durableId="2098086630">
    <w:abstractNumId w:val="17"/>
  </w:num>
  <w:num w:numId="10" w16cid:durableId="1189024281">
    <w:abstractNumId w:val="5"/>
  </w:num>
  <w:num w:numId="11" w16cid:durableId="1924727393">
    <w:abstractNumId w:val="13"/>
  </w:num>
  <w:num w:numId="12" w16cid:durableId="1766150347">
    <w:abstractNumId w:val="13"/>
  </w:num>
  <w:num w:numId="13" w16cid:durableId="746146527">
    <w:abstractNumId w:val="13"/>
  </w:num>
  <w:num w:numId="14" w16cid:durableId="1033576670">
    <w:abstractNumId w:val="13"/>
  </w:num>
  <w:num w:numId="15" w16cid:durableId="1323657084">
    <w:abstractNumId w:val="13"/>
  </w:num>
  <w:num w:numId="16" w16cid:durableId="1971860695">
    <w:abstractNumId w:val="2"/>
  </w:num>
  <w:num w:numId="17" w16cid:durableId="890847314">
    <w:abstractNumId w:val="2"/>
  </w:num>
  <w:num w:numId="18" w16cid:durableId="147020571">
    <w:abstractNumId w:val="16"/>
  </w:num>
  <w:num w:numId="19" w16cid:durableId="48501571">
    <w:abstractNumId w:val="15"/>
  </w:num>
  <w:num w:numId="20" w16cid:durableId="964429912">
    <w:abstractNumId w:val="12"/>
  </w:num>
  <w:num w:numId="21" w16cid:durableId="1463772056">
    <w:abstractNumId w:val="7"/>
  </w:num>
  <w:num w:numId="22" w16cid:durableId="604070819">
    <w:abstractNumId w:val="0"/>
  </w:num>
  <w:num w:numId="23" w16cid:durableId="972447830">
    <w:abstractNumId w:val="8"/>
  </w:num>
  <w:num w:numId="24" w16cid:durableId="1463310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0EDC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331B"/>
    <w:rsid w:val="00106076"/>
    <w:rsid w:val="00122AC5"/>
    <w:rsid w:val="00123BCF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15CD"/>
    <w:rsid w:val="003552CC"/>
    <w:rsid w:val="00355B76"/>
    <w:rsid w:val="00355C7F"/>
    <w:rsid w:val="0035795C"/>
    <w:rsid w:val="003639A0"/>
    <w:rsid w:val="00371BD0"/>
    <w:rsid w:val="003814AE"/>
    <w:rsid w:val="003938E2"/>
    <w:rsid w:val="003A1970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30C99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108B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031B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3BF2"/>
    <w:rsid w:val="00776817"/>
    <w:rsid w:val="0078194F"/>
    <w:rsid w:val="00782E76"/>
    <w:rsid w:val="00783099"/>
    <w:rsid w:val="0078695C"/>
    <w:rsid w:val="0079565D"/>
    <w:rsid w:val="007A10D2"/>
    <w:rsid w:val="007A2719"/>
    <w:rsid w:val="007A6151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17925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AF3A85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D42C6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6551A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F5F91-871D-4E57-AEB0-8A640563E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110BC2-F545-4B85-A676-C23DB334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618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Uebach, P.</cp:lastModifiedBy>
  <cp:revision>3</cp:revision>
  <cp:lastPrinted>2013-07-26T08:22:00Z</cp:lastPrinted>
  <dcterms:created xsi:type="dcterms:W3CDTF">2026-04-20T11:42:00Z</dcterms:created>
  <dcterms:modified xsi:type="dcterms:W3CDTF">2026-06-09T05:42:00Z</dcterms:modified>
</cp:coreProperties>
</file>